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4F8A2" w14:textId="77777777" w:rsidR="00F9097D" w:rsidRDefault="00F9097D" w:rsidP="00F909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LEDYE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35135264" w14:textId="77777777" w:rsidR="00F9097D" w:rsidRDefault="00F9097D" w:rsidP="00F909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414CA3C4" w14:textId="77777777" w:rsidR="00F9097D" w:rsidRDefault="00F9097D" w:rsidP="00F9097D">
      <w:pPr>
        <w:pStyle w:val="NoSpacing"/>
        <w:rPr>
          <w:rFonts w:cs="Times New Roman"/>
          <w:szCs w:val="24"/>
        </w:rPr>
      </w:pPr>
    </w:p>
    <w:p w14:paraId="34335D16" w14:textId="77777777" w:rsidR="00F9097D" w:rsidRDefault="00F9097D" w:rsidP="00F9097D">
      <w:pPr>
        <w:pStyle w:val="NoSpacing"/>
        <w:rPr>
          <w:rFonts w:cs="Times New Roman"/>
          <w:szCs w:val="24"/>
        </w:rPr>
      </w:pPr>
    </w:p>
    <w:p w14:paraId="3186E863" w14:textId="77777777" w:rsidR="00F9097D" w:rsidRDefault="00F9097D" w:rsidP="00F9097D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1F8DFE2D" w14:textId="77777777" w:rsidR="00F9097D" w:rsidRDefault="00F9097D" w:rsidP="00F9097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55CC084" w14:textId="77777777" w:rsidR="00F9097D" w:rsidRDefault="00F9097D" w:rsidP="00F9097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2525C52" w14:textId="77777777" w:rsidR="00F9097D" w:rsidRDefault="00F9097D" w:rsidP="00F9097D">
      <w:pPr>
        <w:pStyle w:val="NoSpacing"/>
        <w:rPr>
          <w:rFonts w:cs="Times New Roman"/>
          <w:szCs w:val="24"/>
        </w:rPr>
      </w:pPr>
    </w:p>
    <w:p w14:paraId="5CACA3DB" w14:textId="77777777" w:rsidR="00F9097D" w:rsidRDefault="00F9097D" w:rsidP="00F9097D">
      <w:pPr>
        <w:pStyle w:val="NoSpacing"/>
        <w:rPr>
          <w:rFonts w:cs="Times New Roman"/>
          <w:szCs w:val="24"/>
        </w:rPr>
      </w:pPr>
    </w:p>
    <w:p w14:paraId="66170251" w14:textId="77777777" w:rsidR="00F9097D" w:rsidRDefault="00F9097D" w:rsidP="00F909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October 2022</w:t>
      </w:r>
    </w:p>
    <w:p w14:paraId="3474B6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17253" w14:textId="77777777" w:rsidR="00F9097D" w:rsidRDefault="00F9097D" w:rsidP="009139A6">
      <w:r>
        <w:separator/>
      </w:r>
    </w:p>
  </w:endnote>
  <w:endnote w:type="continuationSeparator" w:id="0">
    <w:p w14:paraId="35B63EE0" w14:textId="77777777" w:rsidR="00F9097D" w:rsidRDefault="00F909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8A6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D5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195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9FFE6" w14:textId="77777777" w:rsidR="00F9097D" w:rsidRDefault="00F9097D" w:rsidP="009139A6">
      <w:r>
        <w:separator/>
      </w:r>
    </w:p>
  </w:footnote>
  <w:footnote w:type="continuationSeparator" w:id="0">
    <w:p w14:paraId="6F69B058" w14:textId="77777777" w:rsidR="00F9097D" w:rsidRDefault="00F909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18B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123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66B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97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9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2B503"/>
  <w15:chartTrackingRefBased/>
  <w15:docId w15:val="{A5B42D04-0521-4BF9-A414-047B9E68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2022-10-29T20:43:00Z</dcterms:created>
  <dcterms:modified xsi:type="dcterms:W3CDTF">2022-10-29T20:43:00Z</dcterms:modified>
</cp:coreProperties>
</file>